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87" w:rsidRPr="00CC0F26" w:rsidRDefault="00226987" w:rsidP="00183E02">
      <w:pPr>
        <w:pStyle w:val="1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7.5pt;margin-top:-9.15pt;width:36pt;height:49.4pt;z-index:251658240" fillcolor="window">
            <v:imagedata r:id="rId4" o:title=""/>
            <w10:wrap type="square" side="left"/>
          </v:shape>
        </w:pict>
      </w:r>
    </w:p>
    <w:p w:rsidR="00226987" w:rsidRPr="00CC0F26" w:rsidRDefault="00226987" w:rsidP="00183E02">
      <w:pPr>
        <w:pStyle w:val="1"/>
        <w:jc w:val="center"/>
        <w:rPr>
          <w:b/>
          <w:noProof/>
          <w:sz w:val="36"/>
          <w:lang w:val="uk-UA"/>
        </w:rPr>
      </w:pPr>
      <w:r w:rsidRPr="00CC0F26">
        <w:rPr>
          <w:b/>
          <w:noProof/>
          <w:sz w:val="36"/>
          <w:lang w:val="uk-UA"/>
        </w:rPr>
        <w:t xml:space="preserve">              </w:t>
      </w:r>
    </w:p>
    <w:p w:rsidR="00226987" w:rsidRPr="00CC0F26" w:rsidRDefault="00226987" w:rsidP="00183E02">
      <w:pPr>
        <w:pStyle w:val="1"/>
        <w:rPr>
          <w:b/>
          <w:noProof/>
          <w:sz w:val="36"/>
          <w:lang w:val="uk-UA"/>
        </w:rPr>
      </w:pPr>
    </w:p>
    <w:p w:rsidR="00226987" w:rsidRPr="00CC0F26" w:rsidRDefault="00226987" w:rsidP="00183E02">
      <w:pPr>
        <w:pStyle w:val="1"/>
        <w:jc w:val="center"/>
        <w:rPr>
          <w:b/>
          <w:noProof/>
          <w:sz w:val="36"/>
        </w:rPr>
      </w:pPr>
      <w:r w:rsidRPr="00CC0F26">
        <w:rPr>
          <w:b/>
          <w:noProof/>
          <w:sz w:val="36"/>
        </w:rPr>
        <w:t>УКРАЇНА</w:t>
      </w:r>
    </w:p>
    <w:p w:rsidR="00226987" w:rsidRPr="00CC0F26" w:rsidRDefault="00226987" w:rsidP="00183E02">
      <w:pPr>
        <w:pStyle w:val="1"/>
        <w:jc w:val="center"/>
        <w:rPr>
          <w:b/>
          <w:noProof/>
          <w:sz w:val="36"/>
        </w:rPr>
      </w:pPr>
      <w:r w:rsidRPr="00CC0F26">
        <w:rPr>
          <w:b/>
          <w:noProof/>
          <w:sz w:val="36"/>
        </w:rPr>
        <w:t>НІЖИНСЬКА  МІСЬКА  РАДА</w:t>
      </w:r>
    </w:p>
    <w:p w:rsidR="00226987" w:rsidRPr="00CC0F26" w:rsidRDefault="00226987" w:rsidP="00183E02">
      <w:pPr>
        <w:pStyle w:val="1"/>
        <w:jc w:val="center"/>
        <w:rPr>
          <w:b/>
          <w:noProof/>
          <w:sz w:val="36"/>
          <w:szCs w:val="36"/>
          <w:lang w:val="uk-UA"/>
        </w:rPr>
      </w:pPr>
      <w:r>
        <w:rPr>
          <w:b/>
          <w:noProof/>
          <w:sz w:val="36"/>
          <w:szCs w:val="36"/>
          <w:lang w:val="uk-UA"/>
        </w:rPr>
        <w:t xml:space="preserve">_____________ </w:t>
      </w:r>
      <w:r w:rsidRPr="00CC0F26">
        <w:rPr>
          <w:b/>
          <w:noProof/>
          <w:sz w:val="36"/>
          <w:szCs w:val="36"/>
          <w:lang w:val="uk-UA"/>
        </w:rPr>
        <w:t>сесія 6 скликання</w:t>
      </w:r>
    </w:p>
    <w:p w:rsidR="00226987" w:rsidRPr="00CC0F26" w:rsidRDefault="00226987" w:rsidP="00183E02">
      <w:pPr>
        <w:pStyle w:val="1"/>
        <w:jc w:val="center"/>
        <w:rPr>
          <w:b/>
          <w:noProof/>
          <w:sz w:val="32"/>
          <w:lang w:val="uk-UA"/>
        </w:rPr>
      </w:pPr>
      <w:r w:rsidRPr="00CC0F26">
        <w:rPr>
          <w:b/>
          <w:noProof/>
          <w:sz w:val="32"/>
        </w:rPr>
        <w:t>Р І Ш Е Н Н Я</w:t>
      </w:r>
    </w:p>
    <w:p w:rsidR="00226987" w:rsidRPr="00CC0F26" w:rsidRDefault="00226987" w:rsidP="00183E02">
      <w:pPr>
        <w:pStyle w:val="1"/>
        <w:rPr>
          <w:noProof/>
          <w:sz w:val="28"/>
          <w:lang w:val="uk-UA"/>
        </w:rPr>
      </w:pPr>
    </w:p>
    <w:p w:rsidR="00226987" w:rsidRPr="00EE13C1" w:rsidRDefault="00226987" w:rsidP="00183E02">
      <w:pPr>
        <w:pStyle w:val="1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«__» _______ 201_ року</w:t>
      </w:r>
    </w:p>
    <w:p w:rsidR="00226987" w:rsidRPr="00CC0F26" w:rsidRDefault="00226987" w:rsidP="00183E02">
      <w:pPr>
        <w:pStyle w:val="1"/>
        <w:ind w:left="142" w:hanging="142"/>
        <w:jc w:val="center"/>
        <w:rPr>
          <w:b/>
          <w:noProof/>
          <w:sz w:val="28"/>
          <w:lang w:val="uk-UA"/>
        </w:rPr>
      </w:pPr>
    </w:p>
    <w:p w:rsidR="00226987" w:rsidRPr="00CC0F26" w:rsidRDefault="00226987" w:rsidP="00183E02">
      <w:pPr>
        <w:pStyle w:val="1"/>
        <w:ind w:left="142" w:hanging="142"/>
        <w:rPr>
          <w:b/>
          <w:noProof/>
          <w:sz w:val="28"/>
          <w:lang w:val="uk-UA"/>
        </w:rPr>
      </w:pPr>
      <w:r w:rsidRPr="00CC0F26">
        <w:rPr>
          <w:b/>
          <w:noProof/>
          <w:sz w:val="28"/>
        </w:rPr>
        <w:t>Про</w:t>
      </w:r>
      <w:r w:rsidRPr="00CC0F26">
        <w:rPr>
          <w:b/>
          <w:noProof/>
          <w:sz w:val="28"/>
          <w:lang w:val="uk-UA"/>
        </w:rPr>
        <w:t xml:space="preserve">  бюджетні  програми </w:t>
      </w:r>
    </w:p>
    <w:p w:rsidR="00226987" w:rsidRPr="00CC0F26" w:rsidRDefault="00226987" w:rsidP="00183E02">
      <w:pPr>
        <w:pStyle w:val="1"/>
        <w:ind w:left="142" w:hanging="142"/>
        <w:rPr>
          <w:b/>
          <w:noProof/>
          <w:sz w:val="28"/>
          <w:lang w:val="uk-UA"/>
        </w:rPr>
      </w:pPr>
      <w:r>
        <w:rPr>
          <w:b/>
          <w:noProof/>
          <w:sz w:val="28"/>
          <w:lang w:val="uk-UA"/>
        </w:rPr>
        <w:t>місцевого  значення</w:t>
      </w:r>
    </w:p>
    <w:p w:rsidR="00226987" w:rsidRPr="00CC0F26" w:rsidRDefault="00226987" w:rsidP="007435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7435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C0F26">
        <w:rPr>
          <w:rFonts w:ascii="Times New Roman" w:hAnsi="Times New Roman"/>
          <w:sz w:val="28"/>
          <w:szCs w:val="28"/>
          <w:lang w:val="uk-UA"/>
        </w:rPr>
        <w:t>У   відповідності   до   ч</w:t>
      </w:r>
      <w:r>
        <w:rPr>
          <w:rFonts w:ascii="Times New Roman" w:hAnsi="Times New Roman"/>
          <w:sz w:val="28"/>
          <w:szCs w:val="28"/>
          <w:lang w:val="uk-UA"/>
        </w:rPr>
        <w:t xml:space="preserve">астини </w:t>
      </w:r>
      <w:r w:rsidRPr="00CC0F26">
        <w:rPr>
          <w:rFonts w:ascii="Times New Roman" w:hAnsi="Times New Roman"/>
          <w:sz w:val="28"/>
          <w:szCs w:val="28"/>
          <w:lang w:val="uk-UA"/>
        </w:rPr>
        <w:t>7 ст</w:t>
      </w:r>
      <w:r>
        <w:rPr>
          <w:rFonts w:ascii="Times New Roman" w:hAnsi="Times New Roman"/>
          <w:sz w:val="28"/>
          <w:szCs w:val="28"/>
          <w:lang w:val="uk-UA"/>
        </w:rPr>
        <w:t>атті 26,</w:t>
      </w:r>
      <w:r w:rsidRPr="00CC0F26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статті 34, статті </w:t>
      </w:r>
      <w:r w:rsidRPr="00CC0F26">
        <w:rPr>
          <w:rFonts w:ascii="Times New Roman" w:hAnsi="Times New Roman"/>
          <w:sz w:val="28"/>
          <w:szCs w:val="28"/>
          <w:lang w:val="uk-UA"/>
        </w:rPr>
        <w:t>64  Закону  України  "Про   місцеве  самоврядування   в  Україні"   та  ст</w:t>
      </w:r>
      <w:r>
        <w:rPr>
          <w:rFonts w:ascii="Times New Roman" w:hAnsi="Times New Roman"/>
          <w:sz w:val="28"/>
          <w:szCs w:val="28"/>
          <w:lang w:val="uk-UA"/>
        </w:rPr>
        <w:t>атті</w:t>
      </w:r>
      <w:r w:rsidRPr="00CC0F26">
        <w:rPr>
          <w:rFonts w:ascii="Times New Roman" w:hAnsi="Times New Roman"/>
          <w:sz w:val="28"/>
          <w:szCs w:val="28"/>
          <w:lang w:val="uk-UA"/>
        </w:rPr>
        <w:t xml:space="preserve">  91   Бюджетного  кодексу  України,   сесія  міської  ради  вирішила:</w:t>
      </w:r>
    </w:p>
    <w:p w:rsidR="00226987" w:rsidRDefault="00226987" w:rsidP="00CC0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Default="00226987" w:rsidP="00CC0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9466E">
        <w:rPr>
          <w:rFonts w:ascii="Times New Roman" w:hAnsi="Times New Roman"/>
          <w:sz w:val="28"/>
          <w:szCs w:val="28"/>
          <w:lang w:val="uk-UA"/>
        </w:rPr>
        <w:t>1.Затвердити  перелік   цільових  бюджетних   програм   місцевого   значення  на  201</w:t>
      </w:r>
      <w:r>
        <w:rPr>
          <w:rFonts w:ascii="Times New Roman" w:hAnsi="Times New Roman"/>
          <w:sz w:val="28"/>
          <w:szCs w:val="28"/>
          <w:lang w:val="uk-UA"/>
        </w:rPr>
        <w:t xml:space="preserve">5 </w:t>
      </w:r>
      <w:r w:rsidRPr="0039466E">
        <w:rPr>
          <w:rFonts w:ascii="Times New Roman" w:hAnsi="Times New Roman"/>
          <w:sz w:val="28"/>
          <w:szCs w:val="28"/>
          <w:lang w:val="uk-UA"/>
        </w:rPr>
        <w:t>рік</w:t>
      </w:r>
      <w:r>
        <w:rPr>
          <w:rFonts w:ascii="Times New Roman" w:hAnsi="Times New Roman"/>
          <w:sz w:val="28"/>
          <w:szCs w:val="28"/>
          <w:lang w:val="uk-UA"/>
        </w:rPr>
        <w:t xml:space="preserve"> соціального спрямування, виконавцем яких є управління праці та соціального захисту населення Ніжинської міської ради Чернігівської області</w:t>
      </w:r>
      <w:r w:rsidRPr="0039466E">
        <w:rPr>
          <w:rFonts w:ascii="Times New Roman" w:hAnsi="Times New Roman"/>
          <w:sz w:val="28"/>
          <w:szCs w:val="28"/>
          <w:lang w:val="uk-UA"/>
        </w:rPr>
        <w:t>:</w:t>
      </w:r>
    </w:p>
    <w:p w:rsidR="00226987" w:rsidRDefault="00226987" w:rsidP="003B2BC5">
      <w:pPr>
        <w:shd w:val="clear" w:color="auto" w:fill="FFFFFF"/>
        <w:spacing w:after="0" w:line="317" w:lineRule="exact"/>
        <w:ind w:right="-57"/>
        <w:jc w:val="both"/>
        <w:rPr>
          <w:rFonts w:ascii="Times New Roman" w:hAnsi="Times New Roman"/>
          <w:sz w:val="28"/>
          <w:szCs w:val="28"/>
          <w:lang w:val="uk-UA"/>
        </w:rPr>
      </w:pPr>
      <w:r w:rsidRPr="001D35A0">
        <w:rPr>
          <w:rFonts w:ascii="Times New Roman" w:hAnsi="Times New Roman"/>
          <w:sz w:val="28"/>
          <w:szCs w:val="28"/>
          <w:lang w:val="uk-UA"/>
        </w:rPr>
        <w:t xml:space="preserve">1.1.  </w:t>
      </w:r>
      <w:r w:rsidRPr="001D35A0">
        <w:rPr>
          <w:rFonts w:ascii="Times New Roman" w:hAnsi="Times New Roman"/>
        </w:rPr>
        <w:t xml:space="preserve"> </w:t>
      </w:r>
      <w:r w:rsidRPr="001D35A0">
        <w:rPr>
          <w:rFonts w:ascii="Times New Roman" w:hAnsi="Times New Roman"/>
          <w:bCs/>
          <w:spacing w:val="-2"/>
          <w:sz w:val="28"/>
          <w:szCs w:val="28"/>
          <w:lang w:val="uk-UA"/>
        </w:rPr>
        <w:t xml:space="preserve">Міська  цільова Програма з надання пільг на проїзд окремим категоріям громадян </w:t>
      </w:r>
      <w:r w:rsidRPr="001D35A0">
        <w:rPr>
          <w:rFonts w:ascii="Times New Roman" w:hAnsi="Times New Roman"/>
          <w:bCs/>
          <w:sz w:val="28"/>
          <w:szCs w:val="28"/>
          <w:lang w:val="uk-UA"/>
        </w:rPr>
        <w:t xml:space="preserve">  на  2015 рік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9466E">
        <w:rPr>
          <w:rFonts w:ascii="Times New Roman" w:hAnsi="Times New Roman"/>
          <w:sz w:val="28"/>
          <w:szCs w:val="28"/>
          <w:lang w:val="uk-UA"/>
        </w:rPr>
        <w:t>(додаток  1).</w:t>
      </w:r>
    </w:p>
    <w:p w:rsidR="00226987" w:rsidRPr="0039466E" w:rsidRDefault="00226987" w:rsidP="003B2BC5">
      <w:pPr>
        <w:shd w:val="clear" w:color="auto" w:fill="FFFFFF"/>
        <w:spacing w:after="0" w:line="317" w:lineRule="exact"/>
        <w:ind w:right="-57"/>
        <w:jc w:val="both"/>
        <w:rPr>
          <w:rFonts w:ascii="Times New Roman" w:hAnsi="Times New Roman"/>
          <w:sz w:val="28"/>
          <w:szCs w:val="28"/>
          <w:lang w:val="uk-UA"/>
        </w:rPr>
      </w:pPr>
      <w:r w:rsidRPr="001D35A0">
        <w:rPr>
          <w:rFonts w:ascii="Times New Roman" w:hAnsi="Times New Roman"/>
          <w:sz w:val="28"/>
          <w:szCs w:val="28"/>
          <w:lang w:val="uk-UA"/>
        </w:rPr>
        <w:t>1.2. Міська цільова Програма  із виконання власних повноважень Ніжинської міської ради щодо забезпечення пільгового проїзду окремих категорій громадян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35A0">
        <w:rPr>
          <w:rFonts w:ascii="Times New Roman" w:hAnsi="Times New Roman"/>
          <w:sz w:val="28"/>
          <w:szCs w:val="28"/>
          <w:lang w:val="uk-UA"/>
        </w:rPr>
        <w:t>на 2015 рік</w:t>
      </w:r>
      <w:r w:rsidRPr="0039466E">
        <w:rPr>
          <w:rFonts w:ascii="Times New Roman" w:hAnsi="Times New Roman"/>
          <w:sz w:val="28"/>
          <w:szCs w:val="28"/>
          <w:lang w:val="uk-UA"/>
        </w:rPr>
        <w:t xml:space="preserve"> (додаток  2).</w:t>
      </w:r>
    </w:p>
    <w:p w:rsidR="00226987" w:rsidRPr="0039466E" w:rsidRDefault="00226987" w:rsidP="00CC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9466E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39466E">
        <w:rPr>
          <w:rFonts w:ascii="Times New Roman" w:hAnsi="Times New Roman"/>
          <w:sz w:val="28"/>
          <w:szCs w:val="28"/>
          <w:lang w:val="uk-UA"/>
        </w:rPr>
        <w:t xml:space="preserve">.  Міська цільова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39466E">
        <w:rPr>
          <w:rFonts w:ascii="Times New Roman" w:hAnsi="Times New Roman"/>
          <w:sz w:val="28"/>
          <w:szCs w:val="28"/>
          <w:lang w:val="uk-UA"/>
        </w:rPr>
        <w:t xml:space="preserve">рограма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39466E">
        <w:rPr>
          <w:rFonts w:ascii="Times New Roman" w:hAnsi="Times New Roman"/>
          <w:sz w:val="28"/>
          <w:szCs w:val="28"/>
          <w:lang w:val="uk-UA"/>
        </w:rPr>
        <w:t xml:space="preserve"> наданн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39466E">
        <w:rPr>
          <w:rFonts w:ascii="Times New Roman" w:hAnsi="Times New Roman"/>
          <w:sz w:val="28"/>
          <w:szCs w:val="28"/>
          <w:lang w:val="uk-UA"/>
        </w:rPr>
        <w:t xml:space="preserve"> пільг на оплату житлово-комунальних  та інших  послуг на 201</w:t>
      </w:r>
      <w:r>
        <w:rPr>
          <w:rFonts w:ascii="Times New Roman" w:hAnsi="Times New Roman"/>
          <w:sz w:val="28"/>
          <w:szCs w:val="28"/>
          <w:lang w:val="uk-UA"/>
        </w:rPr>
        <w:t xml:space="preserve">5 </w:t>
      </w:r>
      <w:r w:rsidRPr="0039466E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ік</w:t>
      </w:r>
      <w:r w:rsidRPr="0039466E">
        <w:rPr>
          <w:rFonts w:ascii="Times New Roman" w:hAnsi="Times New Roman"/>
          <w:sz w:val="28"/>
          <w:szCs w:val="28"/>
          <w:lang w:val="uk-UA"/>
        </w:rPr>
        <w:t xml:space="preserve"> (додаток 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39466E">
        <w:rPr>
          <w:rFonts w:ascii="Times New Roman" w:hAnsi="Times New Roman"/>
          <w:sz w:val="28"/>
          <w:szCs w:val="28"/>
          <w:lang w:val="uk-UA"/>
        </w:rPr>
        <w:t>).</w:t>
      </w:r>
    </w:p>
    <w:p w:rsidR="00226987" w:rsidRDefault="00226987" w:rsidP="000230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946FCE" w:rsidRDefault="00226987" w:rsidP="000230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946FCE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Начальнику </w:t>
      </w:r>
      <w:r w:rsidRPr="00946FCE">
        <w:rPr>
          <w:rFonts w:ascii="Times New Roman" w:hAnsi="Times New Roman"/>
          <w:sz w:val="28"/>
          <w:szCs w:val="28"/>
          <w:lang w:val="uk-UA"/>
        </w:rPr>
        <w:t>управлін</w:t>
      </w:r>
      <w:r>
        <w:rPr>
          <w:rFonts w:ascii="Times New Roman" w:hAnsi="Times New Roman"/>
          <w:sz w:val="28"/>
          <w:szCs w:val="28"/>
          <w:lang w:val="uk-UA"/>
        </w:rPr>
        <w:t xml:space="preserve">ня праці та соціального захисту населення Ніжинської міської ради </w:t>
      </w:r>
      <w:r w:rsidRPr="00946FCE">
        <w:rPr>
          <w:rFonts w:ascii="Times New Roman" w:hAnsi="Times New Roman"/>
          <w:sz w:val="28"/>
          <w:szCs w:val="28"/>
          <w:lang w:val="uk-UA"/>
        </w:rPr>
        <w:t>Кулініч  В.М. аналізувати   протягом  року  стан    виконання  програм,   ініціювати    внесення  змін   з  метою   більш  ефективного   використання  бюджетних  коштів.</w:t>
      </w:r>
    </w:p>
    <w:p w:rsidR="00226987" w:rsidRPr="00946FCE" w:rsidRDefault="00226987" w:rsidP="000230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946FCE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946FCE">
        <w:rPr>
          <w:rFonts w:ascii="Times New Roman" w:hAnsi="Times New Roman"/>
          <w:sz w:val="28"/>
          <w:szCs w:val="28"/>
          <w:lang w:val="uk-UA"/>
        </w:rPr>
        <w:t>.   Фінансовому  управлінню  міської  ради   (Писаренко  Л.В.)   в  бюджеті  міста  на   201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946FCE">
        <w:rPr>
          <w:rFonts w:ascii="Times New Roman" w:hAnsi="Times New Roman"/>
          <w:sz w:val="28"/>
          <w:szCs w:val="28"/>
          <w:lang w:val="uk-UA"/>
        </w:rPr>
        <w:t xml:space="preserve">  рік   передбачити  кошти  на  фінансування   зазначених  програм.</w:t>
      </w:r>
    </w:p>
    <w:p w:rsidR="00226987" w:rsidRPr="00946FCE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946FCE" w:rsidRDefault="00226987" w:rsidP="000230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946FCE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46FCE">
        <w:rPr>
          <w:rFonts w:ascii="Times New Roman" w:hAnsi="Times New Roman"/>
          <w:noProof/>
          <w:sz w:val="28"/>
          <w:szCs w:val="28"/>
          <w:lang w:val="uk-UA"/>
        </w:rPr>
        <w:t xml:space="preserve"> Організацію роботи   по виконанню рішення </w:t>
      </w:r>
      <w:r w:rsidRPr="00946FCE">
        <w:rPr>
          <w:rFonts w:ascii="Times New Roman" w:hAnsi="Times New Roman"/>
          <w:noProof/>
          <w:sz w:val="28"/>
          <w:lang w:val="uk-UA"/>
        </w:rPr>
        <w:t>покласти на заступник</w:t>
      </w:r>
      <w:r>
        <w:rPr>
          <w:rFonts w:ascii="Times New Roman" w:hAnsi="Times New Roman"/>
          <w:noProof/>
          <w:sz w:val="28"/>
          <w:lang w:val="uk-UA"/>
        </w:rPr>
        <w:t>а</w:t>
      </w:r>
      <w:r w:rsidRPr="00946FCE">
        <w:rPr>
          <w:rFonts w:ascii="Times New Roman" w:hAnsi="Times New Roman"/>
          <w:noProof/>
          <w:sz w:val="28"/>
          <w:lang w:val="uk-UA"/>
        </w:rPr>
        <w:t xml:space="preserve"> міського голови </w:t>
      </w:r>
      <w:r>
        <w:rPr>
          <w:rFonts w:ascii="Times New Roman" w:hAnsi="Times New Roman"/>
          <w:noProof/>
          <w:sz w:val="28"/>
          <w:lang w:val="uk-UA"/>
        </w:rPr>
        <w:t>Алєксєєнка І.В.</w:t>
      </w:r>
      <w:r w:rsidRPr="00946FCE">
        <w:rPr>
          <w:rFonts w:ascii="Times New Roman" w:hAnsi="Times New Roman"/>
          <w:noProof/>
          <w:sz w:val="28"/>
          <w:szCs w:val="28"/>
          <w:lang w:val="uk-UA"/>
        </w:rPr>
        <w:t xml:space="preserve">          </w:t>
      </w:r>
    </w:p>
    <w:p w:rsidR="00226987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946FCE">
        <w:rPr>
          <w:rFonts w:ascii="Times New Roman" w:hAnsi="Times New Roman"/>
          <w:sz w:val="28"/>
          <w:szCs w:val="28"/>
          <w:lang w:val="uk-UA"/>
        </w:rPr>
        <w:t>. Контроль  за   виконанням   рішення   покласти  на  постійну   депутатську  комісію   з  питань  соціально-економічного  розвитку  міста,   фінансів   та  бюджету   (Мамедов  В.Х.).</w:t>
      </w: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А.В.Лінник </w:t>
      </w: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CC0F26" w:rsidRDefault="00226987" w:rsidP="00665202">
      <w:pPr>
        <w:jc w:val="both"/>
        <w:rPr>
          <w:rFonts w:ascii="Times New Roman" w:hAnsi="Times New Roman"/>
          <w:sz w:val="28"/>
          <w:lang w:val="uk-UA"/>
        </w:rPr>
      </w:pPr>
      <w:r w:rsidRPr="00CC0F26">
        <w:rPr>
          <w:rFonts w:ascii="Times New Roman" w:hAnsi="Times New Roman"/>
          <w:b/>
          <w:sz w:val="28"/>
          <w:lang w:val="uk-UA"/>
        </w:rPr>
        <w:t xml:space="preserve">  П</w:t>
      </w:r>
      <w:r w:rsidRPr="00CC0F26">
        <w:rPr>
          <w:rFonts w:ascii="Times New Roman" w:hAnsi="Times New Roman"/>
          <w:b/>
          <w:sz w:val="28"/>
        </w:rPr>
        <w:t>одає:</w:t>
      </w:r>
    </w:p>
    <w:p w:rsidR="00226987" w:rsidRDefault="00226987" w:rsidP="00DC098D">
      <w:pPr>
        <w:pStyle w:val="BodyText"/>
        <w:rPr>
          <w:noProof w:val="0"/>
          <w:lang w:val="uk-UA"/>
        </w:rPr>
      </w:pPr>
      <w:r w:rsidRPr="00CC0F26">
        <w:rPr>
          <w:noProof w:val="0"/>
          <w:lang w:val="uk-UA"/>
        </w:rPr>
        <w:t xml:space="preserve">Заступник  міського  голови                                                       </w:t>
      </w:r>
      <w:r>
        <w:rPr>
          <w:noProof w:val="0"/>
          <w:lang w:val="uk-UA"/>
        </w:rPr>
        <w:t>І.В.Алєксєєнко</w:t>
      </w:r>
    </w:p>
    <w:p w:rsidR="00226987" w:rsidRPr="00CC0F26" w:rsidRDefault="00226987" w:rsidP="00665202">
      <w:pPr>
        <w:jc w:val="both"/>
        <w:rPr>
          <w:rFonts w:ascii="Times New Roman" w:hAnsi="Times New Roman"/>
          <w:sz w:val="28"/>
          <w:lang w:val="uk-UA"/>
        </w:rPr>
      </w:pPr>
    </w:p>
    <w:p w:rsidR="00226987" w:rsidRPr="00CC0F26" w:rsidRDefault="00226987" w:rsidP="00665202">
      <w:pPr>
        <w:jc w:val="both"/>
        <w:rPr>
          <w:rFonts w:ascii="Times New Roman" w:hAnsi="Times New Roman"/>
          <w:sz w:val="28"/>
          <w:lang w:val="uk-UA"/>
        </w:rPr>
      </w:pPr>
    </w:p>
    <w:p w:rsidR="00226987" w:rsidRPr="00CC0F26" w:rsidRDefault="00226987" w:rsidP="00665202">
      <w:pPr>
        <w:jc w:val="both"/>
        <w:rPr>
          <w:rFonts w:ascii="Times New Roman" w:hAnsi="Times New Roman"/>
          <w:b/>
          <w:sz w:val="28"/>
          <w:lang w:val="uk-UA"/>
        </w:rPr>
      </w:pPr>
    </w:p>
    <w:p w:rsidR="00226987" w:rsidRDefault="00226987" w:rsidP="006652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C0F26">
        <w:rPr>
          <w:rFonts w:ascii="Times New Roman" w:hAnsi="Times New Roman"/>
        </w:rPr>
        <w:t xml:space="preserve"> </w:t>
      </w:r>
      <w:r w:rsidRPr="00CC0F26">
        <w:rPr>
          <w:rFonts w:ascii="Times New Roman" w:hAnsi="Times New Roman"/>
          <w:b/>
          <w:sz w:val="28"/>
          <w:szCs w:val="28"/>
        </w:rPr>
        <w:t>Погоджує:</w:t>
      </w:r>
    </w:p>
    <w:p w:rsidR="00226987" w:rsidRPr="009D53CB" w:rsidRDefault="00226987" w:rsidP="009D53C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53CB">
        <w:rPr>
          <w:rFonts w:ascii="Times New Roman" w:hAnsi="Times New Roman"/>
          <w:sz w:val="28"/>
          <w:szCs w:val="28"/>
          <w:lang w:val="uk-UA"/>
        </w:rPr>
        <w:t>Начальник управління праці та соціального</w:t>
      </w:r>
    </w:p>
    <w:p w:rsidR="00226987" w:rsidRDefault="00226987" w:rsidP="009D53C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9D53CB">
        <w:rPr>
          <w:rFonts w:ascii="Times New Roman" w:hAnsi="Times New Roman"/>
          <w:sz w:val="28"/>
          <w:szCs w:val="28"/>
          <w:lang w:val="uk-UA"/>
        </w:rPr>
        <w:t xml:space="preserve">ахисту населення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9D53CB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53CB">
        <w:rPr>
          <w:rFonts w:ascii="Times New Roman" w:hAnsi="Times New Roman"/>
          <w:sz w:val="28"/>
          <w:szCs w:val="28"/>
          <w:lang w:val="uk-UA"/>
        </w:rPr>
        <w:t xml:space="preserve">      В.М.Кулініч</w:t>
      </w:r>
    </w:p>
    <w:p w:rsidR="00226987" w:rsidRDefault="00226987" w:rsidP="009D53C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Default="00226987" w:rsidP="009D53C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фінансового управління                                          Л.В.Писаренко</w:t>
      </w:r>
    </w:p>
    <w:p w:rsidR="00226987" w:rsidRPr="009D53CB" w:rsidRDefault="00226987" w:rsidP="009D53C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665202" w:rsidRDefault="00226987" w:rsidP="00665202">
      <w:pPr>
        <w:pStyle w:val="BodyText"/>
        <w:rPr>
          <w:noProof w:val="0"/>
          <w:lang w:val="uk-UA"/>
        </w:rPr>
      </w:pPr>
      <w:r w:rsidRPr="00CC0F26">
        <w:rPr>
          <w:noProof w:val="0"/>
          <w:lang w:val="uk-UA"/>
        </w:rPr>
        <w:t>Начальник  юридичного  відділу</w:t>
      </w:r>
      <w:r w:rsidRPr="00CC0F26">
        <w:rPr>
          <w:noProof w:val="0"/>
        </w:rPr>
        <w:t xml:space="preserve">                                   </w:t>
      </w:r>
      <w:r w:rsidRPr="00CC0F26">
        <w:rPr>
          <w:noProof w:val="0"/>
          <w:lang w:val="uk-UA"/>
        </w:rPr>
        <w:t xml:space="preserve">           </w:t>
      </w:r>
      <w:r>
        <w:rPr>
          <w:noProof w:val="0"/>
          <w:lang w:val="uk-UA"/>
        </w:rPr>
        <w:t>О.І.Костюк</w:t>
      </w:r>
    </w:p>
    <w:p w:rsidR="00226987" w:rsidRPr="00665202" w:rsidRDefault="00226987" w:rsidP="00665202">
      <w:pPr>
        <w:pStyle w:val="BodyText"/>
        <w:rPr>
          <w:noProof w:val="0"/>
          <w:lang w:val="uk-UA"/>
        </w:rPr>
      </w:pPr>
    </w:p>
    <w:p w:rsidR="00226987" w:rsidRPr="00665202" w:rsidRDefault="00226987" w:rsidP="00AA3C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6987" w:rsidRPr="00665202" w:rsidRDefault="00226987" w:rsidP="00EB3E13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26987" w:rsidRPr="00665202" w:rsidSect="001530B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036"/>
    <w:rsid w:val="0000527D"/>
    <w:rsid w:val="00006F48"/>
    <w:rsid w:val="00023037"/>
    <w:rsid w:val="000625FC"/>
    <w:rsid w:val="000A41E4"/>
    <w:rsid w:val="000C31D3"/>
    <w:rsid w:val="000D10DB"/>
    <w:rsid w:val="000D5833"/>
    <w:rsid w:val="000E6BF3"/>
    <w:rsid w:val="00134716"/>
    <w:rsid w:val="00134D91"/>
    <w:rsid w:val="0014308D"/>
    <w:rsid w:val="001530BE"/>
    <w:rsid w:val="00154832"/>
    <w:rsid w:val="00156CD3"/>
    <w:rsid w:val="001648DE"/>
    <w:rsid w:val="001750DB"/>
    <w:rsid w:val="00183E02"/>
    <w:rsid w:val="00197C5D"/>
    <w:rsid w:val="001B20FE"/>
    <w:rsid w:val="001B3AA6"/>
    <w:rsid w:val="001B7B7C"/>
    <w:rsid w:val="001C1C57"/>
    <w:rsid w:val="001D02B1"/>
    <w:rsid w:val="001D35A0"/>
    <w:rsid w:val="001D530A"/>
    <w:rsid w:val="001E18BD"/>
    <w:rsid w:val="001E4BE6"/>
    <w:rsid w:val="00200EB7"/>
    <w:rsid w:val="00213609"/>
    <w:rsid w:val="00217978"/>
    <w:rsid w:val="00220386"/>
    <w:rsid w:val="00221FB4"/>
    <w:rsid w:val="002238C8"/>
    <w:rsid w:val="00226987"/>
    <w:rsid w:val="00235700"/>
    <w:rsid w:val="00240383"/>
    <w:rsid w:val="00254D68"/>
    <w:rsid w:val="00254D75"/>
    <w:rsid w:val="002623D7"/>
    <w:rsid w:val="002668AA"/>
    <w:rsid w:val="0026769F"/>
    <w:rsid w:val="00280CA6"/>
    <w:rsid w:val="0029159A"/>
    <w:rsid w:val="002A5989"/>
    <w:rsid w:val="002B3D7B"/>
    <w:rsid w:val="002D1827"/>
    <w:rsid w:val="002D2F31"/>
    <w:rsid w:val="002E5513"/>
    <w:rsid w:val="002F0394"/>
    <w:rsid w:val="003018C5"/>
    <w:rsid w:val="003022E4"/>
    <w:rsid w:val="003055E1"/>
    <w:rsid w:val="00321E7E"/>
    <w:rsid w:val="00327309"/>
    <w:rsid w:val="003362CD"/>
    <w:rsid w:val="00341444"/>
    <w:rsid w:val="0035373C"/>
    <w:rsid w:val="00356856"/>
    <w:rsid w:val="00367508"/>
    <w:rsid w:val="0038271E"/>
    <w:rsid w:val="0039457C"/>
    <w:rsid w:val="0039466E"/>
    <w:rsid w:val="003B2BC5"/>
    <w:rsid w:val="003B7362"/>
    <w:rsid w:val="003D0218"/>
    <w:rsid w:val="003E4084"/>
    <w:rsid w:val="003E51EF"/>
    <w:rsid w:val="003E7068"/>
    <w:rsid w:val="004010D1"/>
    <w:rsid w:val="00401936"/>
    <w:rsid w:val="00412C72"/>
    <w:rsid w:val="00435B53"/>
    <w:rsid w:val="004425A3"/>
    <w:rsid w:val="00446E65"/>
    <w:rsid w:val="00463FF5"/>
    <w:rsid w:val="00475887"/>
    <w:rsid w:val="00480792"/>
    <w:rsid w:val="004827C2"/>
    <w:rsid w:val="004836CD"/>
    <w:rsid w:val="00487432"/>
    <w:rsid w:val="004876A4"/>
    <w:rsid w:val="00492CBD"/>
    <w:rsid w:val="00493879"/>
    <w:rsid w:val="004964CE"/>
    <w:rsid w:val="004B1B13"/>
    <w:rsid w:val="004B5DE7"/>
    <w:rsid w:val="004D27BB"/>
    <w:rsid w:val="004D3F39"/>
    <w:rsid w:val="004D60DC"/>
    <w:rsid w:val="004E21B2"/>
    <w:rsid w:val="004E3518"/>
    <w:rsid w:val="00525C23"/>
    <w:rsid w:val="0053259C"/>
    <w:rsid w:val="005344CD"/>
    <w:rsid w:val="005370AE"/>
    <w:rsid w:val="005415AD"/>
    <w:rsid w:val="0055219D"/>
    <w:rsid w:val="00566C74"/>
    <w:rsid w:val="00580B11"/>
    <w:rsid w:val="005B4D7F"/>
    <w:rsid w:val="005B53BC"/>
    <w:rsid w:val="005B772C"/>
    <w:rsid w:val="005C09B2"/>
    <w:rsid w:val="005C60F1"/>
    <w:rsid w:val="005E0E00"/>
    <w:rsid w:val="005E7337"/>
    <w:rsid w:val="005F0FE4"/>
    <w:rsid w:val="005F3B53"/>
    <w:rsid w:val="006063DD"/>
    <w:rsid w:val="00616941"/>
    <w:rsid w:val="00620DEB"/>
    <w:rsid w:val="00643728"/>
    <w:rsid w:val="006469DB"/>
    <w:rsid w:val="006476AF"/>
    <w:rsid w:val="00647701"/>
    <w:rsid w:val="00660EEA"/>
    <w:rsid w:val="0066268B"/>
    <w:rsid w:val="00665202"/>
    <w:rsid w:val="0067570C"/>
    <w:rsid w:val="00690B1E"/>
    <w:rsid w:val="00697547"/>
    <w:rsid w:val="006B1B94"/>
    <w:rsid w:val="006F6248"/>
    <w:rsid w:val="00700C7F"/>
    <w:rsid w:val="007109FB"/>
    <w:rsid w:val="007156F7"/>
    <w:rsid w:val="00715A74"/>
    <w:rsid w:val="00717C1A"/>
    <w:rsid w:val="00723B26"/>
    <w:rsid w:val="007329BE"/>
    <w:rsid w:val="00735727"/>
    <w:rsid w:val="00743537"/>
    <w:rsid w:val="00745BF5"/>
    <w:rsid w:val="0075496F"/>
    <w:rsid w:val="00754B30"/>
    <w:rsid w:val="007555B4"/>
    <w:rsid w:val="00756F37"/>
    <w:rsid w:val="00763C9B"/>
    <w:rsid w:val="00781F96"/>
    <w:rsid w:val="0078396A"/>
    <w:rsid w:val="00785031"/>
    <w:rsid w:val="0079102B"/>
    <w:rsid w:val="007923E5"/>
    <w:rsid w:val="007A75DB"/>
    <w:rsid w:val="007D560A"/>
    <w:rsid w:val="008027EC"/>
    <w:rsid w:val="00820030"/>
    <w:rsid w:val="008204F3"/>
    <w:rsid w:val="00820DDE"/>
    <w:rsid w:val="00835612"/>
    <w:rsid w:val="00853EDA"/>
    <w:rsid w:val="00855477"/>
    <w:rsid w:val="0086285D"/>
    <w:rsid w:val="0086455F"/>
    <w:rsid w:val="00881E9F"/>
    <w:rsid w:val="0088782F"/>
    <w:rsid w:val="008A01C8"/>
    <w:rsid w:val="008C5798"/>
    <w:rsid w:val="008E7BAA"/>
    <w:rsid w:val="008F3733"/>
    <w:rsid w:val="008F58DF"/>
    <w:rsid w:val="009042B3"/>
    <w:rsid w:val="0090759A"/>
    <w:rsid w:val="0091479D"/>
    <w:rsid w:val="00920DD3"/>
    <w:rsid w:val="00946FCE"/>
    <w:rsid w:val="009472C4"/>
    <w:rsid w:val="0095078D"/>
    <w:rsid w:val="00954E10"/>
    <w:rsid w:val="00961724"/>
    <w:rsid w:val="009658F0"/>
    <w:rsid w:val="00992D9E"/>
    <w:rsid w:val="00993A62"/>
    <w:rsid w:val="009B3C57"/>
    <w:rsid w:val="009B490B"/>
    <w:rsid w:val="009B7354"/>
    <w:rsid w:val="009C254D"/>
    <w:rsid w:val="009D53CB"/>
    <w:rsid w:val="009E0D77"/>
    <w:rsid w:val="009E2388"/>
    <w:rsid w:val="009E4B7A"/>
    <w:rsid w:val="00A17FB6"/>
    <w:rsid w:val="00A20036"/>
    <w:rsid w:val="00A62A8C"/>
    <w:rsid w:val="00A65963"/>
    <w:rsid w:val="00A77BB3"/>
    <w:rsid w:val="00A82694"/>
    <w:rsid w:val="00AA3CBE"/>
    <w:rsid w:val="00AC3283"/>
    <w:rsid w:val="00AD2F71"/>
    <w:rsid w:val="00AD390B"/>
    <w:rsid w:val="00AD724F"/>
    <w:rsid w:val="00AE0CA7"/>
    <w:rsid w:val="00AE3D0C"/>
    <w:rsid w:val="00AE4DB3"/>
    <w:rsid w:val="00AF73AD"/>
    <w:rsid w:val="00B043E1"/>
    <w:rsid w:val="00B1488C"/>
    <w:rsid w:val="00B2754D"/>
    <w:rsid w:val="00B33F96"/>
    <w:rsid w:val="00B51B83"/>
    <w:rsid w:val="00B64312"/>
    <w:rsid w:val="00BA541E"/>
    <w:rsid w:val="00BE0528"/>
    <w:rsid w:val="00BF2E00"/>
    <w:rsid w:val="00C01068"/>
    <w:rsid w:val="00C3440C"/>
    <w:rsid w:val="00C3478F"/>
    <w:rsid w:val="00C36E18"/>
    <w:rsid w:val="00C41963"/>
    <w:rsid w:val="00C42051"/>
    <w:rsid w:val="00C71E1C"/>
    <w:rsid w:val="00C828ED"/>
    <w:rsid w:val="00CA6C19"/>
    <w:rsid w:val="00CC0F26"/>
    <w:rsid w:val="00CC446A"/>
    <w:rsid w:val="00CC7C38"/>
    <w:rsid w:val="00CE251C"/>
    <w:rsid w:val="00CE6388"/>
    <w:rsid w:val="00CF2DFC"/>
    <w:rsid w:val="00D01C7A"/>
    <w:rsid w:val="00D250B6"/>
    <w:rsid w:val="00D321C2"/>
    <w:rsid w:val="00D416F9"/>
    <w:rsid w:val="00D42F75"/>
    <w:rsid w:val="00D5388E"/>
    <w:rsid w:val="00D62990"/>
    <w:rsid w:val="00D66A2E"/>
    <w:rsid w:val="00D8311F"/>
    <w:rsid w:val="00D84644"/>
    <w:rsid w:val="00D86AC5"/>
    <w:rsid w:val="00DA04E7"/>
    <w:rsid w:val="00DA3AF1"/>
    <w:rsid w:val="00DA55BF"/>
    <w:rsid w:val="00DA7326"/>
    <w:rsid w:val="00DB3DB2"/>
    <w:rsid w:val="00DB5894"/>
    <w:rsid w:val="00DC098D"/>
    <w:rsid w:val="00DC0A70"/>
    <w:rsid w:val="00DD06D9"/>
    <w:rsid w:val="00DD23EC"/>
    <w:rsid w:val="00DE143F"/>
    <w:rsid w:val="00DE68D3"/>
    <w:rsid w:val="00E01823"/>
    <w:rsid w:val="00E15EF8"/>
    <w:rsid w:val="00E34AC7"/>
    <w:rsid w:val="00E4321C"/>
    <w:rsid w:val="00E46E77"/>
    <w:rsid w:val="00E57AAE"/>
    <w:rsid w:val="00E67F58"/>
    <w:rsid w:val="00E70CD9"/>
    <w:rsid w:val="00E84B4C"/>
    <w:rsid w:val="00EA7F04"/>
    <w:rsid w:val="00EB3E13"/>
    <w:rsid w:val="00EC05E0"/>
    <w:rsid w:val="00EC3B81"/>
    <w:rsid w:val="00ED5A56"/>
    <w:rsid w:val="00ED6C13"/>
    <w:rsid w:val="00EE0B90"/>
    <w:rsid w:val="00EE13C1"/>
    <w:rsid w:val="00F15D93"/>
    <w:rsid w:val="00F1695C"/>
    <w:rsid w:val="00F3350A"/>
    <w:rsid w:val="00F62401"/>
    <w:rsid w:val="00F66ED5"/>
    <w:rsid w:val="00F70FEE"/>
    <w:rsid w:val="00F734D2"/>
    <w:rsid w:val="00FA5340"/>
    <w:rsid w:val="00FB401D"/>
    <w:rsid w:val="00FD6364"/>
    <w:rsid w:val="00FE5160"/>
    <w:rsid w:val="00FE62D2"/>
    <w:rsid w:val="00FF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C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183E02"/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01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18C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665202"/>
    <w:pPr>
      <w:spacing w:after="0" w:line="240" w:lineRule="auto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5202"/>
    <w:rPr>
      <w:rFonts w:ascii="Times New Roman" w:hAnsi="Times New Roman" w:cs="Times New Roman"/>
      <w:noProof/>
      <w:sz w:val="20"/>
      <w:szCs w:val="20"/>
      <w:lang w:eastAsia="ru-RU"/>
    </w:rPr>
  </w:style>
  <w:style w:type="character" w:customStyle="1" w:styleId="FontStyle32">
    <w:name w:val="Font Style32"/>
    <w:uiPriority w:val="99"/>
    <w:rsid w:val="00CA6C19"/>
    <w:rPr>
      <w:rFonts w:ascii="Times New Roman" w:hAnsi="Times New Roman"/>
      <w:b/>
      <w:color w:val="000000"/>
      <w:sz w:val="26"/>
    </w:rPr>
  </w:style>
  <w:style w:type="character" w:customStyle="1" w:styleId="2">
    <w:name w:val="Основной текст (2)_"/>
    <w:link w:val="20"/>
    <w:uiPriority w:val="99"/>
    <w:locked/>
    <w:rsid w:val="009658F0"/>
    <w:rPr>
      <w:b/>
      <w:sz w:val="30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9658F0"/>
    <w:pPr>
      <w:shd w:val="clear" w:color="auto" w:fill="FFFFFF"/>
      <w:spacing w:before="480" w:after="0" w:line="346" w:lineRule="exact"/>
      <w:jc w:val="center"/>
    </w:pPr>
    <w:rPr>
      <w:b/>
      <w:sz w:val="30"/>
      <w:szCs w:val="20"/>
      <w:shd w:val="clear" w:color="auto" w:fill="FFFFFF"/>
      <w:lang w:eastAsia="ru-RU"/>
    </w:rPr>
  </w:style>
  <w:style w:type="paragraph" w:styleId="Title">
    <w:name w:val="Title"/>
    <w:basedOn w:val="Normal"/>
    <w:link w:val="TitleChar"/>
    <w:uiPriority w:val="99"/>
    <w:qFormat/>
    <w:rsid w:val="009658F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658F0"/>
    <w:rPr>
      <w:rFonts w:ascii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2</Pages>
  <Words>338</Words>
  <Characters>1932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gbuh</cp:lastModifiedBy>
  <cp:revision>10</cp:revision>
  <cp:lastPrinted>2014-12-20T08:18:00Z</cp:lastPrinted>
  <dcterms:created xsi:type="dcterms:W3CDTF">2014-12-20T07:31:00Z</dcterms:created>
  <dcterms:modified xsi:type="dcterms:W3CDTF">2014-12-20T12:16:00Z</dcterms:modified>
</cp:coreProperties>
</file>